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251CD5">
        <w:rPr>
          <w:rFonts w:cs="Times New Roman"/>
          <w:szCs w:val="28"/>
        </w:rPr>
        <w:t xml:space="preserve">О </w:t>
      </w:r>
      <w:r w:rsidR="00CA3700">
        <w:rPr>
          <w:rFonts w:cs="Times New Roman"/>
          <w:szCs w:val="28"/>
        </w:rPr>
        <w:t xml:space="preserve">признании </w:t>
      </w:r>
      <w:proofErr w:type="gramStart"/>
      <w:r w:rsidR="00CA3700">
        <w:rPr>
          <w:rFonts w:cs="Times New Roman"/>
          <w:szCs w:val="28"/>
        </w:rPr>
        <w:t>утратившим</w:t>
      </w:r>
      <w:r w:rsidR="008758DC">
        <w:rPr>
          <w:rFonts w:cs="Times New Roman"/>
          <w:szCs w:val="28"/>
        </w:rPr>
        <w:t>и</w:t>
      </w:r>
      <w:proofErr w:type="gramEnd"/>
      <w:r w:rsidR="00CA3700">
        <w:rPr>
          <w:rFonts w:cs="Times New Roman"/>
          <w:szCs w:val="28"/>
        </w:rPr>
        <w:t xml:space="preserve"> силу</w:t>
      </w:r>
      <w:r w:rsidR="00527F89">
        <w:rPr>
          <w:rFonts w:cs="Times New Roman"/>
          <w:szCs w:val="28"/>
        </w:rPr>
        <w:t xml:space="preserve"> </w:t>
      </w:r>
      <w:r w:rsidR="008758DC">
        <w:rPr>
          <w:rFonts w:cs="Times New Roman"/>
          <w:szCs w:val="28"/>
        </w:rPr>
        <w:t xml:space="preserve">отдельных постановлений </w:t>
      </w:r>
      <w:r w:rsidR="00527F89">
        <w:rPr>
          <w:rFonts w:cs="Times New Roman"/>
          <w:szCs w:val="28"/>
        </w:rPr>
        <w:t xml:space="preserve"> Правительства области </w:t>
      </w:r>
      <w:r>
        <w:rPr>
          <w:rFonts w:cs="Times New Roman"/>
          <w:szCs w:val="28"/>
        </w:rPr>
        <w:fldChar w:fldCharType="end"/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8758DC" w:rsidRDefault="008758DC" w:rsidP="008758DC">
      <w:pPr>
        <w:pStyle w:val="a8"/>
        <w:numPr>
          <w:ilvl w:val="0"/>
          <w:numId w:val="1"/>
        </w:numPr>
        <w:ind w:left="0" w:firstLine="709"/>
        <w:jc w:val="both"/>
        <w:rPr>
          <w:rFonts w:cs="Times New Roman"/>
          <w:szCs w:val="28"/>
        </w:rPr>
      </w:pPr>
      <w:r w:rsidRPr="008758DC">
        <w:rPr>
          <w:rFonts w:cs="Times New Roman"/>
          <w:szCs w:val="28"/>
        </w:rPr>
        <w:t>Признать утратившими силу следующие постановления Правительства Ярославской области:</w:t>
      </w:r>
    </w:p>
    <w:p w:rsidR="00172CA3" w:rsidRDefault="00172CA3" w:rsidP="00172CA3">
      <w:pPr>
        <w:jc w:val="both"/>
      </w:pPr>
      <w:r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>от 31.12.2009 № 13</w:t>
      </w:r>
      <w:r w:rsidR="00E834AE">
        <w:rPr>
          <w:rFonts w:cs="Times New Roman"/>
          <w:szCs w:val="28"/>
        </w:rPr>
        <w:t>0</w:t>
      </w:r>
      <w:bookmarkStart w:id="0" w:name="_GoBack"/>
      <w:bookmarkEnd w:id="0"/>
      <w:r>
        <w:rPr>
          <w:rFonts w:cs="Times New Roman"/>
          <w:szCs w:val="28"/>
        </w:rPr>
        <w:t>8-п «</w:t>
      </w:r>
      <w:r>
        <w:t>Об утверждении Порядка расходования субвенции на оплату жилищно-коммунальных услуг отдельным категориям граждан в соответствии с федеральным законодательством и признании утратившим силу постановления Администрации области от 24.01.2005 № 5-а</w:t>
      </w:r>
      <w:r>
        <w:t>»;</w:t>
      </w:r>
    </w:p>
    <w:p w:rsidR="008758DC" w:rsidRPr="008758DC" w:rsidRDefault="008758DC" w:rsidP="00172CA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>
        <w:t>от 27</w:t>
      </w:r>
      <w:r>
        <w:t>.04.2</w:t>
      </w:r>
      <w:r>
        <w:t>011</w:t>
      </w:r>
      <w:r>
        <w:t xml:space="preserve"> № </w:t>
      </w:r>
      <w:r>
        <w:t>304-п</w:t>
      </w:r>
      <w:r>
        <w:t xml:space="preserve"> «</w:t>
      </w:r>
      <w:r>
        <w:t xml:space="preserve">О внесении изменения в постановление Правительства области от 31.12.2009 </w:t>
      </w:r>
      <w:r w:rsidR="000605DA">
        <w:t>№</w:t>
      </w:r>
      <w:r>
        <w:t xml:space="preserve"> 1308-п</w:t>
      </w:r>
      <w:r>
        <w:t>»;</w:t>
      </w:r>
    </w:p>
    <w:p w:rsidR="008758DC" w:rsidRDefault="008758DC" w:rsidP="008758DC">
      <w:pPr>
        <w:jc w:val="both"/>
      </w:pPr>
      <w:r>
        <w:rPr>
          <w:rFonts w:cs="Times New Roman"/>
          <w:szCs w:val="28"/>
        </w:rPr>
        <w:t xml:space="preserve">- </w:t>
      </w:r>
      <w:r>
        <w:t>от 13</w:t>
      </w:r>
      <w:r>
        <w:t>.11.2013 №</w:t>
      </w:r>
      <w:r>
        <w:t xml:space="preserve"> 1497-п</w:t>
      </w:r>
      <w:r>
        <w:t xml:space="preserve"> «</w:t>
      </w:r>
      <w:r>
        <w:t xml:space="preserve">О внесении изменений в постановление Правительства области от 31.12.2009 </w:t>
      </w:r>
      <w:r>
        <w:t>№</w:t>
      </w:r>
      <w:r>
        <w:t xml:space="preserve"> 1308-п</w:t>
      </w:r>
      <w:r>
        <w:t>»;</w:t>
      </w:r>
    </w:p>
    <w:p w:rsidR="000605DA" w:rsidRDefault="000605DA" w:rsidP="000605DA">
      <w:pPr>
        <w:jc w:val="both"/>
      </w:pPr>
      <w:r>
        <w:rPr>
          <w:rFonts w:cs="Times New Roman"/>
          <w:szCs w:val="28"/>
        </w:rPr>
        <w:t xml:space="preserve">- </w:t>
      </w:r>
      <w:r>
        <w:t>от 24.08.2017</w:t>
      </w:r>
      <w:r>
        <w:t xml:space="preserve"> №</w:t>
      </w:r>
      <w:r>
        <w:t xml:space="preserve"> 668</w:t>
      </w:r>
      <w:r>
        <w:t>-п «О внесении изменений в постановление Правительства области от 31.12.2009 № 1308-п»;</w:t>
      </w:r>
    </w:p>
    <w:p w:rsidR="000605DA" w:rsidRDefault="000605DA" w:rsidP="000605DA">
      <w:pPr>
        <w:jc w:val="both"/>
      </w:pPr>
      <w:r>
        <w:rPr>
          <w:rFonts w:cs="Times New Roman"/>
          <w:szCs w:val="28"/>
        </w:rPr>
        <w:t xml:space="preserve">- </w:t>
      </w:r>
      <w:r>
        <w:t xml:space="preserve">от </w:t>
      </w:r>
      <w:r>
        <w:t>07.08.2020</w:t>
      </w:r>
      <w:r>
        <w:t xml:space="preserve"> № 6</w:t>
      </w:r>
      <w:r>
        <w:t>5</w:t>
      </w:r>
      <w:r>
        <w:t>8-п «О внесении изменений в постановление Правительства области от 31.12.2009 № 1308-п»;</w:t>
      </w:r>
    </w:p>
    <w:p w:rsidR="008758DC" w:rsidRDefault="00D560FD" w:rsidP="00CA370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>
        <w:t xml:space="preserve">от </w:t>
      </w:r>
      <w:r>
        <w:t>15.09.2021</w:t>
      </w:r>
      <w:r>
        <w:t xml:space="preserve"> № 6</w:t>
      </w:r>
      <w:r>
        <w:t>4</w:t>
      </w:r>
      <w:r>
        <w:t>8-п «О внесении изменений в постановление Правительства области от 31.12.2009 № 1308-п</w:t>
      </w:r>
      <w:r w:rsidR="00172CA3">
        <w:t>».</w:t>
      </w:r>
    </w:p>
    <w:p w:rsidR="00BB38FE" w:rsidRDefault="00527F89" w:rsidP="00527F8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1C2F1B">
        <w:rPr>
          <w:rFonts w:cs="Times New Roman"/>
          <w:szCs w:val="28"/>
        </w:rPr>
        <w:t>.</w:t>
      </w:r>
      <w:r w:rsidR="00380E9F">
        <w:rPr>
          <w:rFonts w:cs="Times New Roman"/>
          <w:szCs w:val="28"/>
        </w:rPr>
        <w:t> </w:t>
      </w:r>
      <w:r w:rsidRPr="001C2F1B">
        <w:rPr>
          <w:rFonts w:cs="Times New Roman"/>
          <w:szCs w:val="28"/>
        </w:rPr>
        <w:t xml:space="preserve">Постановление </w:t>
      </w:r>
      <w:proofErr w:type="gramStart"/>
      <w:r w:rsidRPr="001C2F1B">
        <w:rPr>
          <w:rFonts w:cs="Times New Roman"/>
          <w:szCs w:val="28"/>
        </w:rPr>
        <w:t>вступает в силу с момента подписания и</w:t>
      </w:r>
      <w:r w:rsidR="00337D4B">
        <w:rPr>
          <w:rFonts w:cs="Times New Roman"/>
          <w:szCs w:val="28"/>
        </w:rPr>
        <w:t> </w:t>
      </w:r>
      <w:r w:rsidRPr="001C2F1B">
        <w:rPr>
          <w:rFonts w:cs="Times New Roman"/>
          <w:szCs w:val="28"/>
        </w:rPr>
        <w:t>распространяется</w:t>
      </w:r>
      <w:proofErr w:type="gramEnd"/>
      <w:r w:rsidRPr="001C2F1B">
        <w:rPr>
          <w:rFonts w:cs="Times New Roman"/>
          <w:szCs w:val="28"/>
        </w:rPr>
        <w:t xml:space="preserve"> на правоотношения, возникшие с 01 </w:t>
      </w:r>
      <w:r w:rsidR="0085688F">
        <w:rPr>
          <w:rFonts w:cs="Times New Roman"/>
          <w:szCs w:val="28"/>
        </w:rPr>
        <w:t>апреля</w:t>
      </w:r>
      <w:r w:rsidRPr="001C2F1B">
        <w:rPr>
          <w:rFonts w:cs="Times New Roman"/>
          <w:szCs w:val="28"/>
        </w:rPr>
        <w:t xml:space="preserve"> 202</w:t>
      </w:r>
      <w:r w:rsidR="00822F7D">
        <w:rPr>
          <w:rFonts w:cs="Times New Roman"/>
          <w:szCs w:val="28"/>
        </w:rPr>
        <w:t>3</w:t>
      </w:r>
      <w:r w:rsidRPr="001C2F1B">
        <w:rPr>
          <w:rFonts w:cs="Times New Roman"/>
          <w:szCs w:val="28"/>
        </w:rPr>
        <w:t xml:space="preserve"> года.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CB0A54">
      <w:pPr>
        <w:jc w:val="both"/>
        <w:rPr>
          <w:rFonts w:cs="Times New Roman"/>
          <w:szCs w:val="28"/>
        </w:rPr>
      </w:pPr>
    </w:p>
    <w:p w:rsidR="00527F89" w:rsidRDefault="00527F89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Default="0047728C" w:rsidP="00FE4DB1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4AD" w:rsidRDefault="00D824AD" w:rsidP="00CF5840">
      <w:r>
        <w:separator/>
      </w:r>
    </w:p>
  </w:endnote>
  <w:endnote w:type="continuationSeparator" w:id="0">
    <w:p w:rsidR="00D824AD" w:rsidRDefault="00D824AD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4AD" w:rsidRDefault="00D824AD" w:rsidP="00CF5840">
      <w:r>
        <w:separator/>
      </w:r>
    </w:p>
  </w:footnote>
  <w:footnote w:type="continuationSeparator" w:id="0">
    <w:p w:rsidR="00D824AD" w:rsidRDefault="00D824AD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172CA3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76CBB"/>
    <w:multiLevelType w:val="hybridMultilevel"/>
    <w:tmpl w:val="DA72F17C"/>
    <w:lvl w:ilvl="0" w:tplc="79F6694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605DA"/>
    <w:rsid w:val="00081937"/>
    <w:rsid w:val="00086E01"/>
    <w:rsid w:val="001338AC"/>
    <w:rsid w:val="001347C5"/>
    <w:rsid w:val="00134A47"/>
    <w:rsid w:val="001707B3"/>
    <w:rsid w:val="00172CA3"/>
    <w:rsid w:val="00192B63"/>
    <w:rsid w:val="001B6AAD"/>
    <w:rsid w:val="001C78DA"/>
    <w:rsid w:val="002224DE"/>
    <w:rsid w:val="002306C4"/>
    <w:rsid w:val="00230852"/>
    <w:rsid w:val="00251CD5"/>
    <w:rsid w:val="00260038"/>
    <w:rsid w:val="002D4428"/>
    <w:rsid w:val="002F30DD"/>
    <w:rsid w:val="002F6DDE"/>
    <w:rsid w:val="00323828"/>
    <w:rsid w:val="003246AA"/>
    <w:rsid w:val="00337D4B"/>
    <w:rsid w:val="003656CE"/>
    <w:rsid w:val="00374517"/>
    <w:rsid w:val="00380E9F"/>
    <w:rsid w:val="00381164"/>
    <w:rsid w:val="003A2DCC"/>
    <w:rsid w:val="003D1E8D"/>
    <w:rsid w:val="003F43C8"/>
    <w:rsid w:val="003F65E2"/>
    <w:rsid w:val="0040656C"/>
    <w:rsid w:val="00470773"/>
    <w:rsid w:val="0047728C"/>
    <w:rsid w:val="00487DAB"/>
    <w:rsid w:val="004F0106"/>
    <w:rsid w:val="004F7174"/>
    <w:rsid w:val="00512132"/>
    <w:rsid w:val="00527F89"/>
    <w:rsid w:val="00547508"/>
    <w:rsid w:val="00556652"/>
    <w:rsid w:val="00570FBB"/>
    <w:rsid w:val="005862FB"/>
    <w:rsid w:val="005D0750"/>
    <w:rsid w:val="005D4AE9"/>
    <w:rsid w:val="005F2543"/>
    <w:rsid w:val="00604698"/>
    <w:rsid w:val="006157BF"/>
    <w:rsid w:val="00615BAD"/>
    <w:rsid w:val="00631ABE"/>
    <w:rsid w:val="00681496"/>
    <w:rsid w:val="006D71E6"/>
    <w:rsid w:val="006F625A"/>
    <w:rsid w:val="007341B3"/>
    <w:rsid w:val="00737E26"/>
    <w:rsid w:val="00771070"/>
    <w:rsid w:val="007969DE"/>
    <w:rsid w:val="00796C37"/>
    <w:rsid w:val="00810833"/>
    <w:rsid w:val="00822F7D"/>
    <w:rsid w:val="0085688F"/>
    <w:rsid w:val="0086425B"/>
    <w:rsid w:val="008758DC"/>
    <w:rsid w:val="008C1CB8"/>
    <w:rsid w:val="008C5C70"/>
    <w:rsid w:val="008F774D"/>
    <w:rsid w:val="009136B9"/>
    <w:rsid w:val="009C4B8A"/>
    <w:rsid w:val="00A37799"/>
    <w:rsid w:val="00A477F4"/>
    <w:rsid w:val="00A572E0"/>
    <w:rsid w:val="00A63FD1"/>
    <w:rsid w:val="00A83D83"/>
    <w:rsid w:val="00AD756A"/>
    <w:rsid w:val="00B259FC"/>
    <w:rsid w:val="00B37B26"/>
    <w:rsid w:val="00B41FCA"/>
    <w:rsid w:val="00B55589"/>
    <w:rsid w:val="00B775CB"/>
    <w:rsid w:val="00B90652"/>
    <w:rsid w:val="00BB1812"/>
    <w:rsid w:val="00BB38FE"/>
    <w:rsid w:val="00BC0449"/>
    <w:rsid w:val="00BD3826"/>
    <w:rsid w:val="00BE7C98"/>
    <w:rsid w:val="00C208D9"/>
    <w:rsid w:val="00C4062D"/>
    <w:rsid w:val="00C67137"/>
    <w:rsid w:val="00C74708"/>
    <w:rsid w:val="00C76C77"/>
    <w:rsid w:val="00CA3700"/>
    <w:rsid w:val="00CB0A54"/>
    <w:rsid w:val="00CF5840"/>
    <w:rsid w:val="00D00EFB"/>
    <w:rsid w:val="00D06430"/>
    <w:rsid w:val="00D438D5"/>
    <w:rsid w:val="00D560FD"/>
    <w:rsid w:val="00D64565"/>
    <w:rsid w:val="00D824AD"/>
    <w:rsid w:val="00D93F0C"/>
    <w:rsid w:val="00DC4D7B"/>
    <w:rsid w:val="00DD4A52"/>
    <w:rsid w:val="00E06E47"/>
    <w:rsid w:val="00E1407E"/>
    <w:rsid w:val="00E65CC9"/>
    <w:rsid w:val="00E834AE"/>
    <w:rsid w:val="00EF10A2"/>
    <w:rsid w:val="00F24227"/>
    <w:rsid w:val="00F7098D"/>
    <w:rsid w:val="00F82D65"/>
    <w:rsid w:val="00FA5EA7"/>
    <w:rsid w:val="00FC6ECA"/>
    <w:rsid w:val="00FD0CEB"/>
    <w:rsid w:val="00FE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7F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F89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8193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819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7F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F89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8193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819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16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Васильева Ольга Романовна</cp:lastModifiedBy>
  <cp:revision>8</cp:revision>
  <cp:lastPrinted>2023-04-05T07:52:00Z</cp:lastPrinted>
  <dcterms:created xsi:type="dcterms:W3CDTF">2023-04-05T07:34:00Z</dcterms:created>
  <dcterms:modified xsi:type="dcterms:W3CDTF">2023-04-05T07:57:00Z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31.12.2009 № 1358-п</vt:lpwstr>
  </property>
  <property fmtid="{D5CDD505-2E9C-101B-9397-08002B2CF9AE}" pid="6" name="INSTALL_ID">
    <vt:lpwstr>34115</vt:lpwstr>
  </property>
</Properties>
</file>